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8A0E36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8A0E36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AC50A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299CFBF4" w:rsidR="00DE6FEA" w:rsidRPr="008A0E36" w:rsidRDefault="00DE6FEA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  <w:lang w:val="ja-JP"/>
              </w:rPr>
              <w:t>臨港道路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</w:rPr>
              <w:t>（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  <w:lang w:val="ja-JP"/>
              </w:rPr>
              <w:t>港湾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</w:rPr>
              <w:t>２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  <w:lang w:val="ja-JP"/>
              </w:rPr>
              <w:t>号線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</w:rPr>
              <w:t>）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  <w:lang w:val="ja-JP"/>
              </w:rPr>
              <w:t>磁気探査業務委託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</w:rPr>
              <w:t>（</w:t>
            </w:r>
            <w:r w:rsidR="008A0E36" w:rsidRPr="008A0E36">
              <w:rPr>
                <w:rFonts w:asciiTheme="minorEastAsia" w:eastAsiaTheme="minorEastAsia" w:hAnsiTheme="minorEastAsia" w:cs="ＭＳ ゴシック"/>
              </w:rPr>
              <w:t>R8</w:t>
            </w:r>
            <w:r w:rsidR="008A0E36" w:rsidRPr="008A0E36">
              <w:rPr>
                <w:rFonts w:asciiTheme="minorEastAsia" w:eastAsiaTheme="minorEastAsia" w:hAnsiTheme="minorEastAsia" w:cs="ＭＳ ゴシック" w:hint="eastAsia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813B6"/>
    <w:rsid w:val="00112937"/>
    <w:rsid w:val="00165251"/>
    <w:rsid w:val="00550345"/>
    <w:rsid w:val="006012E6"/>
    <w:rsid w:val="00770A1D"/>
    <w:rsid w:val="00846E0B"/>
    <w:rsid w:val="008A0E36"/>
    <w:rsid w:val="009A6919"/>
    <w:rsid w:val="00C350E0"/>
    <w:rsid w:val="00D25EB0"/>
    <w:rsid w:val="00D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6</cp:revision>
  <dcterms:created xsi:type="dcterms:W3CDTF">2012-10-23T05:54:00Z</dcterms:created>
  <dcterms:modified xsi:type="dcterms:W3CDTF">2026-08-10T10:02:00Z</dcterms:modified>
</cp:coreProperties>
</file>